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EB" w:rsidRPr="003505D7" w:rsidRDefault="00AB40EB" w:rsidP="003505D7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AB40EB" w:rsidRPr="003505D7" w:rsidRDefault="00AB40EB" w:rsidP="003505D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AB40EB" w:rsidRPr="003505D7" w:rsidRDefault="00AB40EB" w:rsidP="003505D7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3505D7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AB40EB" w:rsidRPr="003505D7" w:rsidRDefault="00AB40EB" w:rsidP="003505D7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AB40EB" w:rsidRDefault="00AB40EB" w:rsidP="003505D7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3505D7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06.12.2022  № 354</w:t>
      </w:r>
    </w:p>
    <w:p w:rsidR="00AB40EB" w:rsidRPr="009D3C08" w:rsidRDefault="00AB40EB" w:rsidP="003505D7">
      <w:pPr>
        <w:spacing w:after="0" w:line="36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г.</w:t>
      </w:r>
      <w:r w:rsidRPr="003505D7">
        <w:rPr>
          <w:rFonts w:ascii="Times New Roman" w:hAnsi="Times New Roman" w:cs="Times New Roman"/>
          <w:lang w:eastAsia="ru-RU"/>
        </w:rPr>
        <w:t>Унеча Брянской области</w:t>
      </w:r>
    </w:p>
    <w:p w:rsidR="00AB40EB" w:rsidRPr="009D3C08" w:rsidRDefault="00AB40EB" w:rsidP="003505D7">
      <w:pPr>
        <w:spacing w:after="0" w:line="360" w:lineRule="auto"/>
        <w:rPr>
          <w:rFonts w:ascii="Arial" w:hAnsi="Arial" w:cs="Arial"/>
          <w:sz w:val="8"/>
          <w:szCs w:val="8"/>
          <w:lang w:eastAsia="ru-RU"/>
        </w:rPr>
      </w:pPr>
    </w:p>
    <w:p w:rsidR="00AB40EB" w:rsidRPr="00562B70" w:rsidRDefault="00AB40EB" w:rsidP="00A94D3A">
      <w:pPr>
        <w:widowControl w:val="0"/>
        <w:autoSpaceDE w:val="0"/>
        <w:autoSpaceDN w:val="0"/>
        <w:spacing w:after="0" w:line="240" w:lineRule="auto"/>
        <w:ind w:right="5527"/>
        <w:jc w:val="both"/>
        <w:outlineLvl w:val="0"/>
        <w:rPr>
          <w:rFonts w:ascii="Times New Roman" w:hAnsi="Times New Roman" w:cs="Times New Roman"/>
          <w:color w:val="18171A"/>
          <w:sz w:val="28"/>
          <w:szCs w:val="28"/>
          <w:lang w:eastAsia="ru-RU"/>
        </w:rPr>
      </w:pPr>
      <w:r w:rsidRPr="003505D7">
        <w:rPr>
          <w:rFonts w:ascii="Times New Roman" w:hAnsi="Times New Roman" w:cs="Times New Roman"/>
          <w:color w:val="18171A"/>
          <w:sz w:val="28"/>
          <w:szCs w:val="28"/>
          <w:lang w:eastAsia="ru-RU"/>
        </w:rPr>
        <w:t>О</w:t>
      </w:r>
      <w:r w:rsidRPr="00562B70">
        <w:rPr>
          <w:rFonts w:ascii="Times New Roman" w:hAnsi="Times New Roman" w:cs="Times New Roman"/>
          <w:color w:val="18171A"/>
          <w:sz w:val="28"/>
          <w:szCs w:val="28"/>
          <w:lang w:eastAsia="ru-RU"/>
        </w:rPr>
        <w:t xml:space="preserve"> внесении изменений</w:t>
      </w:r>
    </w:p>
    <w:p w:rsidR="00AB40EB" w:rsidRDefault="00AB40EB" w:rsidP="00562B70">
      <w:pPr>
        <w:widowControl w:val="0"/>
        <w:autoSpaceDE w:val="0"/>
        <w:autoSpaceDN w:val="0"/>
        <w:spacing w:after="0" w:line="240" w:lineRule="auto"/>
        <w:ind w:right="5527"/>
        <w:outlineLvl w:val="0"/>
        <w:rPr>
          <w:rFonts w:ascii="Times New Roman" w:hAnsi="Times New Roman" w:cs="Times New Roman"/>
          <w:color w:val="18171A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8171A"/>
          <w:sz w:val="28"/>
          <w:szCs w:val="28"/>
          <w:lang w:eastAsia="ru-RU"/>
        </w:rPr>
        <w:t xml:space="preserve">в постановление администрации Унечского района Брянской области </w:t>
      </w:r>
    </w:p>
    <w:p w:rsidR="00AB40EB" w:rsidRDefault="00AB40EB" w:rsidP="00562B70">
      <w:pPr>
        <w:widowControl w:val="0"/>
        <w:autoSpaceDE w:val="0"/>
        <w:autoSpaceDN w:val="0"/>
        <w:spacing w:after="0" w:line="240" w:lineRule="auto"/>
        <w:ind w:right="5527"/>
        <w:outlineLvl w:val="0"/>
        <w:rPr>
          <w:rFonts w:ascii="Times New Roman" w:hAnsi="Times New Roman" w:cs="Times New Roman"/>
          <w:color w:val="18171A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8171A"/>
          <w:sz w:val="28"/>
          <w:szCs w:val="28"/>
          <w:lang w:eastAsia="ru-RU"/>
        </w:rPr>
        <w:t>от 25.10.2019№ 295</w:t>
      </w:r>
    </w:p>
    <w:p w:rsidR="00AB40EB" w:rsidRPr="003505D7" w:rsidRDefault="00AB40EB" w:rsidP="0051366F">
      <w:pPr>
        <w:widowControl w:val="0"/>
        <w:autoSpaceDE w:val="0"/>
        <w:autoSpaceDN w:val="0"/>
        <w:spacing w:after="0" w:line="240" w:lineRule="auto"/>
        <w:ind w:firstLine="540"/>
        <w:rPr>
          <w:lang w:eastAsia="ru-RU"/>
        </w:rPr>
      </w:pPr>
    </w:p>
    <w:p w:rsidR="00AB40EB" w:rsidRDefault="00AB40EB" w:rsidP="0070329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целях оказания социальной поддержки гражданам, призванным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года№ 647 «Об объявлении частичной мобилизации в Российской Федерации», а также гражданам Российской Федерации, заключившим контракт о прохождении военной службы и зачисленным в именные подразделения, комплектуемые Брянской областью, для участия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проживающих на территории Брянской области, и членам их семей,</w:t>
      </w:r>
    </w:p>
    <w:p w:rsidR="00AB40EB" w:rsidRPr="003505D7" w:rsidRDefault="00AB40EB" w:rsidP="0070329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Pr="003505D7" w:rsidRDefault="00AB40EB" w:rsidP="003505D7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AB40EB" w:rsidRPr="003505D7" w:rsidRDefault="00AB40EB" w:rsidP="003505D7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7032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05D7">
        <w:rPr>
          <w:rFonts w:ascii="Times New Roman" w:hAnsi="Times New Roman" w:cs="Times New Roman"/>
          <w:sz w:val="24"/>
          <w:szCs w:val="24"/>
        </w:rPr>
        <w:t xml:space="preserve">1. </w:t>
      </w:r>
      <w:bookmarkStart w:id="0" w:name="_Hlk53653653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Дополнить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Унечского района Брянской области от 25.10.2019 № 295 «Об утверждении тарифов на платные услуги, оказываемые МБУ СШ «Электрон» сверх муниципального задания»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пунктом 1.4. следующего содержания:</w:t>
      </w:r>
    </w:p>
    <w:p w:rsidR="00AB40EB" w:rsidRDefault="00AB40EB" w:rsidP="007032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«1.4. Освободить от платы за предоставление физкультурно-оздоровительных услуг в МБУ СШ «Электрон» граждан Российской Федерации, призванных на военную службу </w:t>
      </w:r>
      <w:r>
        <w:rPr>
          <w:rFonts w:ascii="Times New Roman" w:hAnsi="Times New Roman" w:cs="Times New Roman"/>
          <w:sz w:val="24"/>
          <w:szCs w:val="24"/>
          <w:lang w:eastAsia="ru-RU"/>
        </w:rPr>
        <w:t>по мобилизации в Вооруженные силы Российской Федерации, граждан Российской Федерации, заключивших контракт о прохождении военной службы и зачисленных в именные подразделения, комплектуемые Брянской областью, для участия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и членов их семей.</w:t>
      </w:r>
    </w:p>
    <w:p w:rsidR="00AB40EB" w:rsidRDefault="00AB40EB" w:rsidP="007032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Для бесплатного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физкультурно-оздоровительных услуг гражданам Российской Федерации, призванным на военную службу </w:t>
      </w:r>
      <w:r>
        <w:rPr>
          <w:rFonts w:ascii="Times New Roman" w:hAnsi="Times New Roman" w:cs="Times New Roman"/>
          <w:sz w:val="24"/>
          <w:szCs w:val="24"/>
          <w:lang w:eastAsia="ru-RU"/>
        </w:rPr>
        <w:t>по мобилизации в Вооруженные силы Российской Федерации, гражданам Российской Федерации, заключившим контракт о прохождении военной службы и зачисленным в именные подразделения, комплектуемые Брянской областью, для участия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и членам их семей в МБУ СШ «Электрон» представляется:</w:t>
      </w:r>
    </w:p>
    <w:p w:rsidR="00AB40EB" w:rsidRDefault="00AB40EB" w:rsidP="007032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документ, удостоверяющий личность заявителя (паспорт гражданина Российской Федерации);</w:t>
      </w:r>
    </w:p>
    <w:p w:rsidR="00AB40EB" w:rsidRDefault="00AB40EB" w:rsidP="007032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свидетельство о рождении  (если услуга предоставляется лицу, не достигшему 14 лет);</w:t>
      </w:r>
    </w:p>
    <w:p w:rsidR="00AB40EB" w:rsidRDefault="00AB40EB" w:rsidP="007032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документ, выданный военным комиссариатом, подтверждающий, что гражданин или один из членов семьи призван на военную службу по мобилизации в Вооруженные силы Российской Федерации или заключил контракт о прохождении военной службы и зачислен в именные подразделения, комплектуемые Брянской областью, для участия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области;</w:t>
      </w:r>
    </w:p>
    <w:p w:rsidR="00AB40EB" w:rsidRDefault="00AB40EB" w:rsidP="007032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 заявление, прилагаемое к Постановлению.</w:t>
      </w:r>
    </w:p>
    <w:p w:rsidR="00AB40EB" w:rsidRDefault="00AB40EB" w:rsidP="007032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Документы, прилагаемые к заявлению, после копирования возвращаются заявителю».</w:t>
      </w:r>
    </w:p>
    <w:p w:rsidR="00AB40EB" w:rsidRDefault="00AB40EB" w:rsidP="000A6D9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</w:t>
      </w:r>
      <w:r w:rsidRPr="00317105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AB40EB" w:rsidRPr="00FD4B4F" w:rsidRDefault="00AB40EB" w:rsidP="00A7721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Контроль за исполнением данного постановления возложить на заместителя главы администрации Унечского района Сверделко В.В.</w:t>
      </w:r>
    </w:p>
    <w:p w:rsidR="00AB40EB" w:rsidRDefault="00AB40EB" w:rsidP="00F66E40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0EB" w:rsidRDefault="00AB40EB" w:rsidP="00F66E40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6764"/>
        <w:gridCol w:w="2807"/>
      </w:tblGrid>
      <w:tr w:rsidR="00AB40EB" w:rsidRPr="004D370A">
        <w:tc>
          <w:tcPr>
            <w:tcW w:w="7263" w:type="dxa"/>
          </w:tcPr>
          <w:p w:rsidR="00AB40EB" w:rsidRDefault="00AB40EB" w:rsidP="00F66E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4D370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района  </w:t>
            </w:r>
          </w:p>
          <w:p w:rsidR="00AB40EB" w:rsidRPr="004D370A" w:rsidRDefault="00AB40EB" w:rsidP="00F66E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:rsidR="00AB40EB" w:rsidRPr="004D370A" w:rsidRDefault="00AB40EB" w:rsidP="00F66E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А.М.Кусков</w:t>
            </w:r>
          </w:p>
        </w:tc>
      </w:tr>
      <w:tr w:rsidR="00AB40EB" w:rsidRPr="004D370A">
        <w:tc>
          <w:tcPr>
            <w:tcW w:w="7263" w:type="dxa"/>
          </w:tcPr>
          <w:p w:rsidR="00AB40EB" w:rsidRDefault="00AB40EB" w:rsidP="00F66E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:rsidR="00AB40EB" w:rsidRDefault="00AB40EB" w:rsidP="00F66E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0EB" w:rsidRDefault="00AB40EB" w:rsidP="00C4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40EB" w:rsidRDefault="00AB40EB" w:rsidP="009B7876">
      <w:pPr>
        <w:widowControl w:val="0"/>
        <w:spacing w:after="0"/>
        <w:ind w:left="567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bookmarkEnd w:id="0"/>
    <w:p w:rsidR="00AB40EB" w:rsidRDefault="00AB40EB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C04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Pr="009A4A0C" w:rsidRDefault="00AB40EB" w:rsidP="00C042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4A0C">
        <w:rPr>
          <w:rFonts w:ascii="Times New Roman" w:hAnsi="Times New Roman" w:cs="Times New Roman"/>
          <w:sz w:val="24"/>
          <w:szCs w:val="24"/>
        </w:rPr>
        <w:t>Приложение</w:t>
      </w:r>
    </w:p>
    <w:p w:rsidR="00AB40EB" w:rsidRPr="009A4A0C" w:rsidRDefault="00AB40EB" w:rsidP="00C042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Pr="009A4A0C">
        <w:rPr>
          <w:rFonts w:ascii="Times New Roman" w:hAnsi="Times New Roman" w:cs="Times New Roman"/>
          <w:sz w:val="24"/>
          <w:szCs w:val="24"/>
        </w:rPr>
        <w:t xml:space="preserve"> администрации У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A4A0C">
        <w:rPr>
          <w:rFonts w:ascii="Times New Roman" w:hAnsi="Times New Roman" w:cs="Times New Roman"/>
          <w:sz w:val="24"/>
          <w:szCs w:val="24"/>
        </w:rPr>
        <w:t>ечского района</w:t>
      </w:r>
    </w:p>
    <w:p w:rsidR="00AB40EB" w:rsidRDefault="00AB40EB" w:rsidP="00C042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A4A0C">
        <w:rPr>
          <w:rFonts w:ascii="Times New Roman" w:hAnsi="Times New Roman" w:cs="Times New Roman"/>
          <w:sz w:val="24"/>
          <w:szCs w:val="24"/>
        </w:rPr>
        <w:t>т «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9A4A0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12.</w:t>
      </w:r>
      <w:r w:rsidRPr="009A4A0C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9A4A0C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354</w:t>
      </w:r>
    </w:p>
    <w:p w:rsidR="00AB40EB" w:rsidRDefault="00AB40EB" w:rsidP="00C042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B40EB" w:rsidRDefault="00AB40EB" w:rsidP="00C042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Директору</w:t>
      </w:r>
    </w:p>
    <w:p w:rsidR="00AB40EB" w:rsidRDefault="00AB40EB" w:rsidP="00C042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AB40EB" w:rsidRDefault="00AB40EB" w:rsidP="00C042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(наименование общеобразовательного учреждения)    </w:t>
      </w:r>
    </w:p>
    <w:p w:rsidR="00AB40EB" w:rsidRDefault="00AB40EB" w:rsidP="00C042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AB40EB" w:rsidRDefault="00AB40EB" w:rsidP="00C042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(Ф. И. О. директора)</w:t>
      </w:r>
    </w:p>
    <w:p w:rsidR="00AB40EB" w:rsidRDefault="00AB40EB" w:rsidP="00C042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AB40EB" w:rsidRDefault="00AB40EB" w:rsidP="00C042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(Ф. И. О. родителя, законного </w:t>
      </w:r>
      <w:r w:rsidRPr="007069DC">
        <w:rPr>
          <w:rFonts w:ascii="Times New Roman" w:hAnsi="Times New Roman" w:cs="Times New Roman"/>
          <w:sz w:val="24"/>
          <w:szCs w:val="24"/>
          <w:vertAlign w:val="superscript"/>
        </w:rPr>
        <w:t>представителя)</w:t>
      </w:r>
    </w:p>
    <w:p w:rsidR="00AB40EB" w:rsidRDefault="00AB40EB" w:rsidP="00C042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AB40EB" w:rsidRDefault="00AB40EB" w:rsidP="00C042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B40EB" w:rsidRDefault="00AB40EB" w:rsidP="00C042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AB40EB" w:rsidRDefault="00AB40EB" w:rsidP="00C042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(адрес, № телефон)</w:t>
      </w:r>
    </w:p>
    <w:p w:rsidR="00AB40EB" w:rsidRDefault="00AB40EB" w:rsidP="00C042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B40EB" w:rsidRDefault="00AB40EB" w:rsidP="00C042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40EB" w:rsidRDefault="00AB40EB" w:rsidP="00C042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40EB" w:rsidRDefault="00AB40EB" w:rsidP="00C042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B40EB" w:rsidRDefault="00AB40EB" w:rsidP="00C042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AB40EB" w:rsidRDefault="00AB40EB" w:rsidP="00C042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B40EB" w:rsidRDefault="00AB40EB" w:rsidP="005C7CE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освободить от платы за предоставление физкультурно-оздоровительных услуг в МБУ СШ «Электрон»  ___________________________________________________________________________</w:t>
      </w:r>
    </w:p>
    <w:p w:rsidR="00AB40EB" w:rsidRPr="005C7CEB" w:rsidRDefault="00AB40EB" w:rsidP="005C2791">
      <w:pPr>
        <w:spacing w:after="0"/>
        <w:ind w:firstLine="708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5C7CEB">
        <w:rPr>
          <w:rFonts w:ascii="Times New Roman" w:hAnsi="Times New Roman" w:cs="Times New Roman"/>
          <w:sz w:val="20"/>
          <w:szCs w:val="20"/>
        </w:rPr>
        <w:t>фамилия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5C7CEB">
        <w:rPr>
          <w:rFonts w:ascii="Times New Roman" w:hAnsi="Times New Roman" w:cs="Times New Roman"/>
          <w:sz w:val="20"/>
          <w:szCs w:val="20"/>
        </w:rPr>
        <w:t xml:space="preserve"> имя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5C7CEB">
        <w:rPr>
          <w:rFonts w:ascii="Times New Roman" w:hAnsi="Times New Roman" w:cs="Times New Roman"/>
          <w:sz w:val="20"/>
          <w:szCs w:val="20"/>
        </w:rPr>
        <w:t xml:space="preserve"> отчество)</w:t>
      </w:r>
    </w:p>
    <w:p w:rsidR="00AB40EB" w:rsidRPr="005C7CEB" w:rsidRDefault="00AB40EB" w:rsidP="00C042F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B40EB" w:rsidRDefault="00AB40EB" w:rsidP="00C042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 прилагаю (нужное подчеркнуть):</w:t>
      </w:r>
    </w:p>
    <w:p w:rsidR="00AB40EB" w:rsidRDefault="00AB40EB" w:rsidP="001371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документ, удостоверяющий личность заявителя (паспорт гражданина Российской Федерации);</w:t>
      </w:r>
    </w:p>
    <w:p w:rsidR="00AB40EB" w:rsidRDefault="00AB40EB" w:rsidP="001371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свидетельство о рождении  (если услуга предоставляется лицу, не достигшему 14 лет);</w:t>
      </w:r>
    </w:p>
    <w:p w:rsidR="00AB40EB" w:rsidRDefault="00AB40EB" w:rsidP="001371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документ, выданный военным комиссариатом, подтверждающий, что гражданин или один из членов семьи призван на военную службу по мобилизации в Вооруженные силы Российской Федерации или заключил контракт о прохождении военной службы и зачислен в именные подразделения, комплектуемые Брянской областью, для участия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области.</w:t>
      </w:r>
    </w:p>
    <w:p w:rsidR="00AB40EB" w:rsidRDefault="00AB40EB" w:rsidP="001371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Pr="007E6385" w:rsidRDefault="00AB40EB" w:rsidP="007E63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6385">
        <w:rPr>
          <w:rFonts w:ascii="Times New Roman" w:hAnsi="Times New Roman" w:cs="Times New Roman"/>
          <w:sz w:val="24"/>
          <w:szCs w:val="24"/>
        </w:rPr>
        <w:t>Обязуюсь уведомлять учреждение о наступлении обстоятельств, влекущих отмену мер социальной поддержки.</w:t>
      </w:r>
    </w:p>
    <w:p w:rsidR="00AB40EB" w:rsidRDefault="00AB40EB" w:rsidP="00C042F9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B40EB" w:rsidRPr="007E6385" w:rsidRDefault="00AB40EB" w:rsidP="007E63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6385">
        <w:rPr>
          <w:rFonts w:ascii="Times New Roman" w:hAnsi="Times New Roman" w:cs="Times New Roman"/>
          <w:sz w:val="24"/>
          <w:szCs w:val="24"/>
        </w:rPr>
        <w:t>Не возражаю против проверки представленных мною персональных данных.</w:t>
      </w:r>
    </w:p>
    <w:p w:rsidR="00AB40EB" w:rsidRPr="007E6385" w:rsidRDefault="00AB40EB" w:rsidP="007E63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6385">
        <w:rPr>
          <w:rFonts w:ascii="Times New Roman" w:hAnsi="Times New Roman" w:cs="Times New Roman"/>
          <w:sz w:val="24"/>
          <w:szCs w:val="24"/>
        </w:rPr>
        <w:t>Ответственность за достоверность предоставленных мною сведений несу лично.</w:t>
      </w:r>
    </w:p>
    <w:p w:rsidR="00AB40EB" w:rsidRDefault="00AB40EB" w:rsidP="00C042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40EB" w:rsidRDefault="00AB40EB" w:rsidP="00C042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40EB" w:rsidRDefault="00AB40EB" w:rsidP="00C042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 20 ___ года                      ____________                ____________________</w:t>
      </w:r>
    </w:p>
    <w:p w:rsidR="00AB40EB" w:rsidRPr="00D06236" w:rsidRDefault="00AB40EB" w:rsidP="00C042F9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</w:t>
      </w:r>
      <w:r w:rsidRPr="00D06236">
        <w:rPr>
          <w:rFonts w:ascii="Times New Roman" w:hAnsi="Times New Roman" w:cs="Times New Roman"/>
          <w:sz w:val="24"/>
          <w:szCs w:val="24"/>
          <w:vertAlign w:val="superscript"/>
        </w:rPr>
        <w:t>(расшифровка подписи)</w:t>
      </w:r>
    </w:p>
    <w:p w:rsidR="00AB40EB" w:rsidRDefault="00AB40EB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5E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EB" w:rsidRDefault="00AB40EB" w:rsidP="00F66E40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</w:p>
    <w:sectPr w:rsidR="00AB40EB" w:rsidSect="0050634F">
      <w:pgSz w:w="11906" w:h="16838"/>
      <w:pgMar w:top="1134" w:right="850" w:bottom="851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0EB" w:rsidRDefault="00AB40EB">
      <w:pPr>
        <w:spacing w:after="0" w:line="240" w:lineRule="auto"/>
      </w:pPr>
      <w:r>
        <w:separator/>
      </w:r>
    </w:p>
  </w:endnote>
  <w:endnote w:type="continuationSeparator" w:id="1">
    <w:p w:rsidR="00AB40EB" w:rsidRDefault="00AB4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0EB" w:rsidRDefault="00AB40EB">
      <w:pPr>
        <w:spacing w:after="0" w:line="240" w:lineRule="auto"/>
      </w:pPr>
      <w:r>
        <w:separator/>
      </w:r>
    </w:p>
  </w:footnote>
  <w:footnote w:type="continuationSeparator" w:id="1">
    <w:p w:rsidR="00AB40EB" w:rsidRDefault="00AB4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01CC0"/>
    <w:multiLevelType w:val="hybridMultilevel"/>
    <w:tmpl w:val="F19A2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36B"/>
    <w:rsid w:val="00016D5F"/>
    <w:rsid w:val="00034C36"/>
    <w:rsid w:val="000A2AAD"/>
    <w:rsid w:val="000A4C55"/>
    <w:rsid w:val="000A6D91"/>
    <w:rsid w:val="000E02BD"/>
    <w:rsid w:val="000F4C82"/>
    <w:rsid w:val="0010743C"/>
    <w:rsid w:val="00122472"/>
    <w:rsid w:val="001228B3"/>
    <w:rsid w:val="00130727"/>
    <w:rsid w:val="001371CE"/>
    <w:rsid w:val="00181FD2"/>
    <w:rsid w:val="0018480B"/>
    <w:rsid w:val="00200FAD"/>
    <w:rsid w:val="002050BA"/>
    <w:rsid w:val="002374B0"/>
    <w:rsid w:val="00245D4F"/>
    <w:rsid w:val="002F2AF7"/>
    <w:rsid w:val="0030537E"/>
    <w:rsid w:val="00317105"/>
    <w:rsid w:val="0033458B"/>
    <w:rsid w:val="00335D0B"/>
    <w:rsid w:val="003472AA"/>
    <w:rsid w:val="003505D7"/>
    <w:rsid w:val="00353E5F"/>
    <w:rsid w:val="00354124"/>
    <w:rsid w:val="0036085C"/>
    <w:rsid w:val="003A59D6"/>
    <w:rsid w:val="003A643C"/>
    <w:rsid w:val="003B0E9D"/>
    <w:rsid w:val="003F49F0"/>
    <w:rsid w:val="003F73EA"/>
    <w:rsid w:val="004572F2"/>
    <w:rsid w:val="004814F6"/>
    <w:rsid w:val="004B1A97"/>
    <w:rsid w:val="004D370A"/>
    <w:rsid w:val="004D62A4"/>
    <w:rsid w:val="004E71A1"/>
    <w:rsid w:val="004F3A6C"/>
    <w:rsid w:val="0050634F"/>
    <w:rsid w:val="0051366F"/>
    <w:rsid w:val="00515CC3"/>
    <w:rsid w:val="005236E4"/>
    <w:rsid w:val="00523A92"/>
    <w:rsid w:val="00546ECE"/>
    <w:rsid w:val="00552735"/>
    <w:rsid w:val="00562B70"/>
    <w:rsid w:val="00577E09"/>
    <w:rsid w:val="005B535B"/>
    <w:rsid w:val="005C1084"/>
    <w:rsid w:val="005C2791"/>
    <w:rsid w:val="005C7CEB"/>
    <w:rsid w:val="005E1B89"/>
    <w:rsid w:val="006078E3"/>
    <w:rsid w:val="00612EF4"/>
    <w:rsid w:val="006166BC"/>
    <w:rsid w:val="006803CA"/>
    <w:rsid w:val="006B6CD2"/>
    <w:rsid w:val="006C5C6D"/>
    <w:rsid w:val="006D03A6"/>
    <w:rsid w:val="006E4C78"/>
    <w:rsid w:val="006F1F3C"/>
    <w:rsid w:val="006F61BD"/>
    <w:rsid w:val="006F792E"/>
    <w:rsid w:val="00703293"/>
    <w:rsid w:val="007063C4"/>
    <w:rsid w:val="00706471"/>
    <w:rsid w:val="007069DC"/>
    <w:rsid w:val="007138B2"/>
    <w:rsid w:val="00723AF3"/>
    <w:rsid w:val="00727350"/>
    <w:rsid w:val="00743550"/>
    <w:rsid w:val="00770C06"/>
    <w:rsid w:val="007833B6"/>
    <w:rsid w:val="007C45CC"/>
    <w:rsid w:val="007C5262"/>
    <w:rsid w:val="007E6385"/>
    <w:rsid w:val="00801038"/>
    <w:rsid w:val="00807639"/>
    <w:rsid w:val="00837BA0"/>
    <w:rsid w:val="0084036B"/>
    <w:rsid w:val="008444C4"/>
    <w:rsid w:val="008749DF"/>
    <w:rsid w:val="00877C2D"/>
    <w:rsid w:val="008A2743"/>
    <w:rsid w:val="008D6056"/>
    <w:rsid w:val="008E6611"/>
    <w:rsid w:val="009265A6"/>
    <w:rsid w:val="0094381A"/>
    <w:rsid w:val="00945698"/>
    <w:rsid w:val="00960DAA"/>
    <w:rsid w:val="0098523F"/>
    <w:rsid w:val="009A4A0C"/>
    <w:rsid w:val="009A5270"/>
    <w:rsid w:val="009A5E25"/>
    <w:rsid w:val="009B70C1"/>
    <w:rsid w:val="009B7876"/>
    <w:rsid w:val="009C7E16"/>
    <w:rsid w:val="009D23DA"/>
    <w:rsid w:val="009D3C08"/>
    <w:rsid w:val="00A45844"/>
    <w:rsid w:val="00A523E5"/>
    <w:rsid w:val="00A57B1B"/>
    <w:rsid w:val="00A77212"/>
    <w:rsid w:val="00A93F86"/>
    <w:rsid w:val="00A94D3A"/>
    <w:rsid w:val="00A95241"/>
    <w:rsid w:val="00AA6387"/>
    <w:rsid w:val="00AB40EB"/>
    <w:rsid w:val="00B20730"/>
    <w:rsid w:val="00B3376C"/>
    <w:rsid w:val="00BB6A95"/>
    <w:rsid w:val="00BE7D27"/>
    <w:rsid w:val="00C0034E"/>
    <w:rsid w:val="00C042F9"/>
    <w:rsid w:val="00C107B3"/>
    <w:rsid w:val="00C4144B"/>
    <w:rsid w:val="00C86F38"/>
    <w:rsid w:val="00C919F0"/>
    <w:rsid w:val="00CD5F2F"/>
    <w:rsid w:val="00D06236"/>
    <w:rsid w:val="00D21F91"/>
    <w:rsid w:val="00D273B5"/>
    <w:rsid w:val="00D51865"/>
    <w:rsid w:val="00D6341C"/>
    <w:rsid w:val="00D75646"/>
    <w:rsid w:val="00D82403"/>
    <w:rsid w:val="00DA395F"/>
    <w:rsid w:val="00DA78C5"/>
    <w:rsid w:val="00E17295"/>
    <w:rsid w:val="00E345FC"/>
    <w:rsid w:val="00E35516"/>
    <w:rsid w:val="00E3717B"/>
    <w:rsid w:val="00E41945"/>
    <w:rsid w:val="00E42803"/>
    <w:rsid w:val="00E54C06"/>
    <w:rsid w:val="00E8659D"/>
    <w:rsid w:val="00E93887"/>
    <w:rsid w:val="00EB0C78"/>
    <w:rsid w:val="00EB35E8"/>
    <w:rsid w:val="00EC1DC4"/>
    <w:rsid w:val="00EC2614"/>
    <w:rsid w:val="00ED22A0"/>
    <w:rsid w:val="00F54AE5"/>
    <w:rsid w:val="00F66E40"/>
    <w:rsid w:val="00FA35AE"/>
    <w:rsid w:val="00FB004C"/>
    <w:rsid w:val="00FD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3B5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Колонтитул (2)_"/>
    <w:basedOn w:val="DefaultParagraphFont"/>
    <w:link w:val="20"/>
    <w:uiPriority w:val="99"/>
    <w:locked/>
    <w:rsid w:val="007138B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">
    <w:name w:val="Подпись к таблице_"/>
    <w:basedOn w:val="DefaultParagraphFont"/>
    <w:link w:val="a0"/>
    <w:uiPriority w:val="99"/>
    <w:locked/>
    <w:rsid w:val="007138B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Колонтитул (2)"/>
    <w:basedOn w:val="Normal"/>
    <w:link w:val="2"/>
    <w:uiPriority w:val="99"/>
    <w:rsid w:val="007138B2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0">
    <w:name w:val="Подпись к таблице"/>
    <w:basedOn w:val="Normal"/>
    <w:link w:val="a"/>
    <w:uiPriority w:val="99"/>
    <w:rsid w:val="007138B2"/>
    <w:pPr>
      <w:widowControl w:val="0"/>
      <w:shd w:val="clear" w:color="auto" w:fill="FFFFFF"/>
      <w:spacing w:after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D51865"/>
    <w:pPr>
      <w:widowControl w:val="0"/>
      <w:autoSpaceDE w:val="0"/>
      <w:autoSpaceDN w:val="0"/>
    </w:pPr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335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5D0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347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472AA"/>
  </w:style>
  <w:style w:type="paragraph" w:styleId="Footer">
    <w:name w:val="footer"/>
    <w:basedOn w:val="Normal"/>
    <w:link w:val="FooterChar"/>
    <w:uiPriority w:val="99"/>
    <w:rsid w:val="00347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472AA"/>
  </w:style>
  <w:style w:type="character" w:styleId="Hyperlink">
    <w:name w:val="Hyperlink"/>
    <w:basedOn w:val="DefaultParagraphFont"/>
    <w:uiPriority w:val="99"/>
    <w:rsid w:val="00F66E40"/>
    <w:rPr>
      <w:color w:val="0000FF"/>
      <w:u w:val="single"/>
    </w:rPr>
  </w:style>
  <w:style w:type="paragraph" w:styleId="NormalWeb">
    <w:name w:val="Normal (Web)"/>
    <w:basedOn w:val="Normal"/>
    <w:uiPriority w:val="99"/>
    <w:rsid w:val="00A94D3A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spacing w:after="0" w:line="240" w:lineRule="auto"/>
      <w:ind w:right="44" w:firstLine="360"/>
      <w:jc w:val="both"/>
    </w:pPr>
    <w:rPr>
      <w:rFonts w:ascii="Arial Unicode MS" w:eastAsia="Times New Roman" w:hAnsi="Arial Unicode MS" w:cs="Arial Unicode MS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62B7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77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304</TotalTime>
  <Pages>3</Pages>
  <Words>834</Words>
  <Characters>4755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</dc:creator>
  <cp:keywords/>
  <dc:description/>
  <cp:lastModifiedBy>Лосева Е.Ю.</cp:lastModifiedBy>
  <cp:revision>21</cp:revision>
  <cp:lastPrinted>2022-12-01T13:28:00Z</cp:lastPrinted>
  <dcterms:created xsi:type="dcterms:W3CDTF">2022-10-20T08:10:00Z</dcterms:created>
  <dcterms:modified xsi:type="dcterms:W3CDTF">2022-12-07T08:44:00Z</dcterms:modified>
</cp:coreProperties>
</file>